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83" w:rsidRPr="00BD0FAC" w:rsidRDefault="00123B83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123B83" w:rsidRDefault="00123B83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123B83" w:rsidRPr="00FA4A39" w:rsidRDefault="00123B83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123B83" w:rsidRPr="00544D6D" w:rsidRDefault="00123B83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544D6D" w:rsidRDefault="00123B83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BD0FAC" w:rsidRDefault="00123B83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123B83" w:rsidRPr="008B7A42" w:rsidRDefault="00123B83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23B83" w:rsidRPr="008B7A42" w:rsidRDefault="00123B83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123B83" w:rsidRPr="008B7A42" w:rsidRDefault="00123B83" w:rsidP="008B7A42">
      <w:pPr>
        <w:pStyle w:val="BodyText"/>
        <w:rPr>
          <w:sz w:val="28"/>
          <w:szCs w:val="28"/>
          <w:lang w:eastAsia="en-GB"/>
        </w:rPr>
      </w:pPr>
    </w:p>
    <w:p w:rsidR="00123B83" w:rsidRPr="008B7A42" w:rsidRDefault="00123B83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123B83" w:rsidRPr="007D54FF" w:rsidRDefault="00123B83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123B83" w:rsidRPr="008B7A42" w:rsidRDefault="00123B83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123B83" w:rsidRPr="008B7A42" w:rsidRDefault="00123B83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123B83" w:rsidRPr="008B7A42" w:rsidRDefault="00123B83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123B83" w:rsidRPr="00893F08" w:rsidRDefault="00123B83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123B83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123B83" w:rsidRPr="008B7A42" w:rsidRDefault="00123B8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123B83" w:rsidRPr="008B7A42" w:rsidRDefault="00123B8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123B83" w:rsidRPr="008B7A42" w:rsidRDefault="00123B83" w:rsidP="004E2E77">
      <w:pPr>
        <w:pStyle w:val="BodyText"/>
        <w:rPr>
          <w:sz w:val="28"/>
          <w:szCs w:val="28"/>
          <w:lang w:eastAsia="en-GB"/>
        </w:rPr>
      </w:pPr>
    </w:p>
    <w:p w:rsidR="00123B83" w:rsidRPr="008B7A42" w:rsidRDefault="00123B83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123B83" w:rsidRDefault="00123B83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123B83" w:rsidRPr="008B7A42" w:rsidRDefault="00123B83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123B83" w:rsidRDefault="00123B8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123B83" w:rsidRPr="008B7A42" w:rsidRDefault="00123B83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123B83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123B83" w:rsidRDefault="00123B83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123B83" w:rsidRPr="008B7A42" w:rsidRDefault="00123B83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123B83" w:rsidRPr="008B7A42" w:rsidRDefault="00123B83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123B83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123B83" w:rsidRPr="008B7A42" w:rsidRDefault="00123B83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123B83" w:rsidRPr="008B7A42" w:rsidRDefault="00123B83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123B83" w:rsidRPr="008B7A42" w:rsidRDefault="00123B83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123B83" w:rsidRPr="008B7A42" w:rsidRDefault="00123B83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123B83" w:rsidRPr="008B7A42" w:rsidRDefault="00123B83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123B83" w:rsidRPr="00D16862" w:rsidRDefault="00123B83" w:rsidP="001A5DDF">
      <w:pPr>
        <w:pStyle w:val="BodyText"/>
        <w:rPr>
          <w:sz w:val="28"/>
          <w:szCs w:val="28"/>
          <w:lang w:eastAsia="en-GB"/>
        </w:rPr>
      </w:pPr>
    </w:p>
    <w:p w:rsidR="00123B83" w:rsidRDefault="00123B83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123B83" w:rsidRPr="00D16862" w:rsidRDefault="00123B83" w:rsidP="008B7A42">
      <w:pPr>
        <w:pStyle w:val="BodyText"/>
        <w:rPr>
          <w:sz w:val="28"/>
          <w:szCs w:val="28"/>
          <w:lang w:eastAsia="en-GB"/>
        </w:rPr>
      </w:pPr>
    </w:p>
    <w:p w:rsidR="00123B83" w:rsidRPr="008B7A42" w:rsidRDefault="00123B83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123B83" w:rsidRPr="008B7A42" w:rsidRDefault="00123B83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123B83" w:rsidRPr="008B7A42" w:rsidRDefault="00123B83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9E5C4E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123B83" w:rsidRPr="008B7A42" w:rsidRDefault="00123B83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123B83" w:rsidRPr="008B7A42" w:rsidRDefault="00123B83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123B83" w:rsidRPr="008B7A42" w:rsidRDefault="00123B83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123B83" w:rsidRPr="008B7A42" w:rsidRDefault="00123B83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9E5C4E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123B83" w:rsidRDefault="00123B83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123B83" w:rsidRDefault="00123B83" w:rsidP="00D16862">
      <w:pPr>
        <w:pStyle w:val="BodyText"/>
        <w:rPr>
          <w:sz w:val="28"/>
          <w:szCs w:val="28"/>
          <w:lang w:val="en-US" w:eastAsia="en-GB"/>
        </w:rPr>
      </w:pPr>
    </w:p>
    <w:p w:rsidR="00123B83" w:rsidRDefault="00123B83" w:rsidP="00D16862">
      <w:pPr>
        <w:pStyle w:val="BodyText"/>
        <w:rPr>
          <w:sz w:val="28"/>
          <w:szCs w:val="28"/>
          <w:lang w:val="en-US" w:eastAsia="en-GB"/>
        </w:rPr>
      </w:pPr>
    </w:p>
    <w:p w:rsidR="00123B83" w:rsidRPr="00DB4BEF" w:rsidRDefault="00123B83" w:rsidP="00D16862">
      <w:pPr>
        <w:pStyle w:val="BodyText"/>
        <w:rPr>
          <w:sz w:val="28"/>
          <w:szCs w:val="28"/>
          <w:lang w:val="en-US" w:eastAsia="en-GB"/>
        </w:rPr>
      </w:pPr>
    </w:p>
    <w:p w:rsidR="00123B83" w:rsidRDefault="00123B83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123B83" w:rsidRPr="00D16862" w:rsidRDefault="00123B83" w:rsidP="008B7A42">
      <w:pPr>
        <w:pStyle w:val="BodyText"/>
        <w:rPr>
          <w:sz w:val="28"/>
          <w:szCs w:val="28"/>
          <w:lang w:eastAsia="en-GB"/>
        </w:rPr>
      </w:pPr>
    </w:p>
    <w:p w:rsidR="00123B83" w:rsidRPr="008B7A42" w:rsidRDefault="00123B8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123B83" w:rsidRPr="008B7A42" w:rsidRDefault="00123B8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123B83" w:rsidRPr="008B7A42" w:rsidRDefault="00123B8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123B83" w:rsidRPr="008B7A42" w:rsidRDefault="00123B8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123B83" w:rsidRPr="008B7A42" w:rsidRDefault="00123B8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123B83" w:rsidRPr="008B7A42" w:rsidRDefault="00123B83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23B83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123B83" w:rsidRPr="008B7A42" w:rsidTr="008B7A42">
        <w:trPr>
          <w:trHeight w:val="1938"/>
          <w:jc w:val="center"/>
        </w:trPr>
        <w:tc>
          <w:tcPr>
            <w:tcW w:w="4965" w:type="dxa"/>
          </w:tcPr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123B83" w:rsidRPr="008B7A42" w:rsidRDefault="00123B83" w:rsidP="008B7A42">
      <w:pPr>
        <w:jc w:val="both"/>
        <w:rPr>
          <w:rFonts w:ascii="Times New Roman" w:hAnsi="Times New Roman"/>
          <w:sz w:val="28"/>
          <w:szCs w:val="28"/>
        </w:rPr>
      </w:pPr>
    </w:p>
    <w:p w:rsidR="00123B83" w:rsidRPr="008B7A42" w:rsidRDefault="00123B83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1A5DDF">
      <w:pPr>
        <w:pStyle w:val="BodyText"/>
        <w:rPr>
          <w:sz w:val="28"/>
          <w:szCs w:val="28"/>
          <w:lang w:eastAsia="en-GB"/>
        </w:rPr>
      </w:pPr>
    </w:p>
    <w:sectPr w:rsidR="00123B83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83" w:rsidRDefault="00123B83">
      <w:r>
        <w:separator/>
      </w:r>
    </w:p>
  </w:endnote>
  <w:endnote w:type="continuationSeparator" w:id="0">
    <w:p w:rsidR="00123B83" w:rsidRDefault="00123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83" w:rsidRPr="00572698" w:rsidRDefault="00123B83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17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83" w:rsidRDefault="00123B83">
      <w:r>
        <w:separator/>
      </w:r>
    </w:p>
  </w:footnote>
  <w:footnote w:type="continuationSeparator" w:id="0">
    <w:p w:rsidR="00123B83" w:rsidRDefault="00123B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23B83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3F7065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3942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E5C4E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22CC3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4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5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3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1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4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4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3312</Words>
  <Characters>18885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102</cp:revision>
  <cp:lastPrinted>2012-01-25T09:11:00Z</cp:lastPrinted>
  <dcterms:created xsi:type="dcterms:W3CDTF">2012-01-25T11:37:00Z</dcterms:created>
  <dcterms:modified xsi:type="dcterms:W3CDTF">2013-01-21T11:09:00Z</dcterms:modified>
</cp:coreProperties>
</file>